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7EC5" w:rsidRPr="00807EC5" w:rsidRDefault="00807EC5">
      <w:pPr>
        <w:rPr>
          <w:rFonts w:ascii="Comic Sans MS" w:hAnsi="Comic Sans MS"/>
          <w:b/>
          <w:sz w:val="36"/>
          <w:szCs w:val="36"/>
        </w:rPr>
      </w:pPr>
      <w:r w:rsidRPr="00807EC5">
        <w:rPr>
          <w:rFonts w:ascii="Comic Sans MS" w:hAnsi="Comic Sans MS"/>
          <w:b/>
          <w:sz w:val="36"/>
          <w:szCs w:val="36"/>
        </w:rPr>
        <w:t xml:space="preserve">Week 4 </w:t>
      </w:r>
    </w:p>
    <w:p w:rsidR="00807EC5" w:rsidRPr="00807EC5" w:rsidRDefault="00807EC5">
      <w:pPr>
        <w:rPr>
          <w:rFonts w:ascii="Comic Sans MS" w:hAnsi="Comic Sans MS"/>
          <w:b/>
          <w:sz w:val="36"/>
          <w:szCs w:val="36"/>
        </w:rPr>
      </w:pPr>
      <w:r w:rsidRPr="00807EC5">
        <w:rPr>
          <w:rFonts w:ascii="Comic Sans MS" w:hAnsi="Comic Sans MS"/>
          <w:b/>
          <w:sz w:val="36"/>
          <w:szCs w:val="36"/>
        </w:rPr>
        <w:t xml:space="preserve">Dictation Sentences – </w:t>
      </w:r>
      <w:proofErr w:type="spellStart"/>
      <w:r w:rsidRPr="00807EC5">
        <w:rPr>
          <w:rFonts w:ascii="Comic Sans MS" w:hAnsi="Comic Sans MS"/>
          <w:b/>
          <w:sz w:val="36"/>
          <w:szCs w:val="36"/>
        </w:rPr>
        <w:t>uni</w:t>
      </w:r>
      <w:proofErr w:type="spellEnd"/>
      <w:r w:rsidRPr="00807EC5">
        <w:rPr>
          <w:rFonts w:ascii="Comic Sans MS" w:hAnsi="Comic Sans MS"/>
          <w:b/>
          <w:sz w:val="36"/>
          <w:szCs w:val="36"/>
        </w:rPr>
        <w:t xml:space="preserve"> and </w:t>
      </w:r>
      <w:proofErr w:type="spellStart"/>
      <w:r w:rsidRPr="00807EC5">
        <w:rPr>
          <w:rFonts w:ascii="Comic Sans MS" w:hAnsi="Comic Sans MS"/>
          <w:b/>
          <w:sz w:val="36"/>
          <w:szCs w:val="36"/>
        </w:rPr>
        <w:t>struct</w:t>
      </w:r>
      <w:proofErr w:type="spellEnd"/>
      <w:r w:rsidRPr="00807EC5">
        <w:rPr>
          <w:rFonts w:ascii="Comic Sans MS" w:hAnsi="Comic Sans MS"/>
          <w:b/>
          <w:sz w:val="36"/>
          <w:szCs w:val="36"/>
        </w:rPr>
        <w:t>.</w:t>
      </w:r>
    </w:p>
    <w:p w:rsidR="00A81C71" w:rsidRDefault="00807EC5"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A9D5FE7" wp14:editId="2F770B1F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7632700" cy="3646487"/>
                <wp:effectExtent l="0" t="0" r="6350" b="1270"/>
                <wp:wrapNone/>
                <wp:docPr id="5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632700" cy="364648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07EC5" w:rsidRPr="00807EC5" w:rsidRDefault="00807EC5" w:rsidP="00807EC5">
                            <w:pPr>
                              <w:pStyle w:val="NormalWeb"/>
                              <w:numPr>
                                <w:ilvl w:val="0"/>
                                <w:numId w:val="1"/>
                              </w:numPr>
                              <w:kinsoku w:val="0"/>
                              <w:overflowPunct w:val="0"/>
                              <w:spacing w:before="200" w:beforeAutospacing="0" w:after="0" w:afterAutospacing="0" w:line="216" w:lineRule="auto"/>
                              <w:textAlignment w:val="baseline"/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  <w:r w:rsidRPr="00807EC5">
                              <w:rPr>
                                <w:rFonts w:ascii="Comic Sans MS" w:eastAsia="Sassoon Infant Rg" w:hAnsi="Comic Sans MS" w:cs="Sassoon Infant Rg"/>
                                <w:color w:val="1C1C1C"/>
                                <w:kern w:val="24"/>
                                <w:sz w:val="32"/>
                                <w:szCs w:val="32"/>
                              </w:rPr>
                              <w:t xml:space="preserve">My parents went to </w:t>
                            </w:r>
                            <w:r w:rsidRPr="00807EC5">
                              <w:rPr>
                                <w:rFonts w:ascii="Comic Sans MS" w:eastAsia="Sassoon Infant Rg" w:hAnsi="Comic Sans MS" w:cs="Sassoon Infant Rg"/>
                                <w:b/>
                                <w:bCs/>
                                <w:color w:val="1C1C1C"/>
                                <w:kern w:val="24"/>
                                <w:sz w:val="32"/>
                                <w:szCs w:val="32"/>
                              </w:rPr>
                              <w:t>university</w:t>
                            </w:r>
                            <w:r w:rsidRPr="00807EC5">
                              <w:rPr>
                                <w:rFonts w:ascii="Comic Sans MS" w:eastAsia="Sassoon Infant Rg" w:hAnsi="Comic Sans MS" w:cs="Sassoon Infant Rg"/>
                                <w:color w:val="1C1C1C"/>
                                <w:kern w:val="24"/>
                                <w:sz w:val="32"/>
                                <w:szCs w:val="32"/>
                              </w:rPr>
                              <w:t>.</w:t>
                            </w:r>
                          </w:p>
                          <w:p w:rsidR="00807EC5" w:rsidRPr="00807EC5" w:rsidRDefault="00807EC5" w:rsidP="00807EC5">
                            <w:pPr>
                              <w:pStyle w:val="NormalWeb"/>
                              <w:numPr>
                                <w:ilvl w:val="0"/>
                                <w:numId w:val="1"/>
                              </w:numPr>
                              <w:kinsoku w:val="0"/>
                              <w:overflowPunct w:val="0"/>
                              <w:spacing w:before="200" w:beforeAutospacing="0" w:after="0" w:afterAutospacing="0" w:line="216" w:lineRule="auto"/>
                              <w:textAlignment w:val="baseline"/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  <w:r w:rsidRPr="00807EC5">
                              <w:rPr>
                                <w:rFonts w:ascii="Comic Sans MS" w:eastAsia="Sassoon Infant Rg" w:hAnsi="Comic Sans MS" w:cs="Sassoon Infant Rg"/>
                                <w:color w:val="1C1C1C"/>
                                <w:kern w:val="24"/>
                                <w:sz w:val="32"/>
                                <w:szCs w:val="32"/>
                              </w:rPr>
                              <w:t xml:space="preserve">The huge </w:t>
                            </w:r>
                            <w:r w:rsidRPr="00807EC5">
                              <w:rPr>
                                <w:rFonts w:ascii="Comic Sans MS" w:eastAsia="Sassoon Infant Rg" w:hAnsi="Comic Sans MS" w:cs="Sassoon Infant Rg"/>
                                <w:b/>
                                <w:bCs/>
                                <w:color w:val="1C1C1C"/>
                                <w:kern w:val="24"/>
                                <w:sz w:val="32"/>
                                <w:szCs w:val="32"/>
                              </w:rPr>
                              <w:t>structure</w:t>
                            </w:r>
                            <w:r w:rsidRPr="00807EC5">
                              <w:rPr>
                                <w:rFonts w:ascii="Comic Sans MS" w:eastAsia="Sassoon Infant Rg" w:hAnsi="Comic Sans MS" w:cs="Sassoon Infant Rg"/>
                                <w:color w:val="1C1C1C"/>
                                <w:kern w:val="24"/>
                                <w:sz w:val="32"/>
                                <w:szCs w:val="32"/>
                              </w:rPr>
                              <w:t xml:space="preserve"> was covered in glass.</w:t>
                            </w:r>
                          </w:p>
                          <w:p w:rsidR="00807EC5" w:rsidRPr="00807EC5" w:rsidRDefault="00807EC5" w:rsidP="00807EC5">
                            <w:pPr>
                              <w:pStyle w:val="NormalWeb"/>
                              <w:numPr>
                                <w:ilvl w:val="0"/>
                                <w:numId w:val="1"/>
                              </w:numPr>
                              <w:kinsoku w:val="0"/>
                              <w:overflowPunct w:val="0"/>
                              <w:spacing w:before="200" w:beforeAutospacing="0" w:after="0" w:afterAutospacing="0" w:line="216" w:lineRule="auto"/>
                              <w:textAlignment w:val="baseline"/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  <w:r w:rsidRPr="00807EC5">
                              <w:rPr>
                                <w:rFonts w:ascii="Comic Sans MS" w:eastAsia="Sassoon Infant Rg" w:hAnsi="Comic Sans MS" w:cs="Sassoon Infant Rg"/>
                                <w:color w:val="1C1C1C"/>
                                <w:kern w:val="24"/>
                                <w:sz w:val="32"/>
                                <w:szCs w:val="32"/>
                              </w:rPr>
                              <w:t xml:space="preserve">Scientists are still studying the </w:t>
                            </w:r>
                            <w:r w:rsidRPr="00807EC5">
                              <w:rPr>
                                <w:rFonts w:ascii="Comic Sans MS" w:eastAsia="Sassoon Infant Rg" w:hAnsi="Comic Sans MS" w:cs="Sassoon Infant Rg"/>
                                <w:b/>
                                <w:bCs/>
                                <w:color w:val="1C1C1C"/>
                                <w:kern w:val="24"/>
                                <w:sz w:val="32"/>
                                <w:szCs w:val="32"/>
                              </w:rPr>
                              <w:t>universe</w:t>
                            </w:r>
                            <w:r w:rsidRPr="00807EC5">
                              <w:rPr>
                                <w:rFonts w:ascii="Comic Sans MS" w:eastAsia="Sassoon Infant Rg" w:hAnsi="Comic Sans MS" w:cs="Sassoon Infant Rg"/>
                                <w:color w:val="1C1C1C"/>
                                <w:kern w:val="24"/>
                                <w:sz w:val="32"/>
                                <w:szCs w:val="32"/>
                              </w:rPr>
                              <w:t>.</w:t>
                            </w:r>
                          </w:p>
                          <w:p w:rsidR="00807EC5" w:rsidRPr="00807EC5" w:rsidRDefault="00807EC5" w:rsidP="00807EC5">
                            <w:pPr>
                              <w:pStyle w:val="NormalWeb"/>
                              <w:numPr>
                                <w:ilvl w:val="0"/>
                                <w:numId w:val="1"/>
                              </w:numPr>
                              <w:kinsoku w:val="0"/>
                              <w:overflowPunct w:val="0"/>
                              <w:spacing w:before="200" w:beforeAutospacing="0" w:after="0" w:afterAutospacing="0" w:line="216" w:lineRule="auto"/>
                              <w:textAlignment w:val="baseline"/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  <w:r w:rsidRPr="00807EC5">
                              <w:rPr>
                                <w:rFonts w:ascii="Comic Sans MS" w:eastAsia="Sassoon Infant Rg" w:hAnsi="Comic Sans MS" w:cs="Sassoon Infant Rg"/>
                                <w:color w:val="1C1C1C"/>
                                <w:kern w:val="24"/>
                                <w:sz w:val="32"/>
                                <w:szCs w:val="32"/>
                              </w:rPr>
                              <w:t xml:space="preserve">The teacher gave an important </w:t>
                            </w:r>
                            <w:r w:rsidRPr="00807EC5">
                              <w:rPr>
                                <w:rFonts w:ascii="Comic Sans MS" w:eastAsia="Sassoon Infant Rg" w:hAnsi="Comic Sans MS" w:cs="Sassoon Infant Rg"/>
                                <w:b/>
                                <w:bCs/>
                                <w:color w:val="1C1C1C"/>
                                <w:kern w:val="24"/>
                                <w:sz w:val="32"/>
                                <w:szCs w:val="32"/>
                              </w:rPr>
                              <w:t>instruction</w:t>
                            </w:r>
                            <w:r w:rsidRPr="00807EC5">
                              <w:rPr>
                                <w:rFonts w:ascii="Comic Sans MS" w:eastAsia="Sassoon Infant Rg" w:hAnsi="Comic Sans MS" w:cs="Sassoon Infant Rg"/>
                                <w:color w:val="1C1C1C"/>
                                <w:kern w:val="24"/>
                                <w:sz w:val="32"/>
                                <w:szCs w:val="32"/>
                              </w:rPr>
                              <w:t>.</w:t>
                            </w:r>
                          </w:p>
                          <w:p w:rsidR="00807EC5" w:rsidRPr="00807EC5" w:rsidRDefault="00807EC5" w:rsidP="00807EC5">
                            <w:pPr>
                              <w:pStyle w:val="NormalWeb"/>
                              <w:numPr>
                                <w:ilvl w:val="0"/>
                                <w:numId w:val="1"/>
                              </w:numPr>
                              <w:kinsoku w:val="0"/>
                              <w:overflowPunct w:val="0"/>
                              <w:spacing w:before="200" w:beforeAutospacing="0" w:after="0" w:afterAutospacing="0" w:line="216" w:lineRule="auto"/>
                              <w:textAlignment w:val="baseline"/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  <w:r w:rsidRPr="00807EC5">
                              <w:rPr>
                                <w:rFonts w:ascii="Comic Sans MS" w:eastAsia="Sassoon Infant Rg" w:hAnsi="Comic Sans MS" w:cs="Sassoon Infant Rg"/>
                                <w:color w:val="1C1C1C"/>
                                <w:kern w:val="24"/>
                                <w:sz w:val="32"/>
                                <w:szCs w:val="32"/>
                              </w:rPr>
                              <w:t xml:space="preserve">The crowd gathered together in </w:t>
                            </w:r>
                            <w:r w:rsidRPr="00807EC5">
                              <w:rPr>
                                <w:rFonts w:ascii="Comic Sans MS" w:eastAsia="Sassoon Infant Rg" w:hAnsi="Comic Sans MS" w:cs="Sassoon Infant Rg"/>
                                <w:b/>
                                <w:bCs/>
                                <w:color w:val="1C1C1C"/>
                                <w:kern w:val="24"/>
                                <w:sz w:val="32"/>
                                <w:szCs w:val="32"/>
                              </w:rPr>
                              <w:t>union</w:t>
                            </w:r>
                            <w:r w:rsidRPr="00807EC5">
                              <w:rPr>
                                <w:rFonts w:ascii="Comic Sans MS" w:eastAsia="Sassoon Infant Rg" w:hAnsi="Comic Sans MS" w:cs="Sassoon Infant Rg"/>
                                <w:color w:val="1C1C1C"/>
                                <w:kern w:val="24"/>
                                <w:sz w:val="32"/>
                                <w:szCs w:val="32"/>
                              </w:rPr>
                              <w:t xml:space="preserve"> to show respect.</w:t>
                            </w:r>
                          </w:p>
                          <w:p w:rsidR="00807EC5" w:rsidRPr="00807EC5" w:rsidRDefault="00807EC5" w:rsidP="00807EC5">
                            <w:pPr>
                              <w:pStyle w:val="NormalWeb"/>
                              <w:numPr>
                                <w:ilvl w:val="0"/>
                                <w:numId w:val="1"/>
                              </w:numPr>
                              <w:kinsoku w:val="0"/>
                              <w:overflowPunct w:val="0"/>
                              <w:spacing w:before="200" w:beforeAutospacing="0" w:after="0" w:afterAutospacing="0" w:line="216" w:lineRule="auto"/>
                              <w:textAlignment w:val="baseline"/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  <w:r w:rsidRPr="00807EC5">
                              <w:rPr>
                                <w:rFonts w:ascii="Comic Sans MS" w:eastAsia="Sassoon Infant Rg" w:hAnsi="Comic Sans MS" w:cs="Sassoon Infant Rg"/>
                                <w:color w:val="1C1C1C"/>
                                <w:kern w:val="24"/>
                                <w:sz w:val="32"/>
                                <w:szCs w:val="32"/>
                              </w:rPr>
                              <w:t xml:space="preserve">Could you </w:t>
                            </w:r>
                            <w:r w:rsidRPr="00807EC5">
                              <w:rPr>
                                <w:rFonts w:ascii="Comic Sans MS" w:eastAsia="Sassoon Infant Rg" w:hAnsi="Comic Sans MS" w:cs="Sassoon Infant Rg"/>
                                <w:b/>
                                <w:bCs/>
                                <w:color w:val="1C1C1C"/>
                                <w:kern w:val="24"/>
                                <w:sz w:val="32"/>
                                <w:szCs w:val="32"/>
                              </w:rPr>
                              <w:t>instruct</w:t>
                            </w:r>
                            <w:r w:rsidRPr="00807EC5">
                              <w:rPr>
                                <w:rFonts w:ascii="Comic Sans MS" w:eastAsia="Sassoon Infant Rg" w:hAnsi="Comic Sans MS" w:cs="Sassoon Infant Rg"/>
                                <w:color w:val="1C1C1C"/>
                                <w:kern w:val="24"/>
                                <w:sz w:val="32"/>
                                <w:szCs w:val="32"/>
                              </w:rPr>
                              <w:t xml:space="preserve"> me on how to do it?</w:t>
                            </w:r>
                          </w:p>
                          <w:p w:rsidR="00807EC5" w:rsidRPr="00807EC5" w:rsidRDefault="00807EC5" w:rsidP="00807EC5">
                            <w:pPr>
                              <w:pStyle w:val="NormalWeb"/>
                              <w:numPr>
                                <w:ilvl w:val="0"/>
                                <w:numId w:val="1"/>
                              </w:numPr>
                              <w:kinsoku w:val="0"/>
                              <w:overflowPunct w:val="0"/>
                              <w:spacing w:before="200" w:beforeAutospacing="0" w:after="0" w:afterAutospacing="0" w:line="216" w:lineRule="auto"/>
                              <w:textAlignment w:val="baseline"/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  <w:r w:rsidRPr="00807EC5">
                              <w:rPr>
                                <w:rFonts w:ascii="Comic Sans MS" w:eastAsia="Sassoon Infant Rg" w:hAnsi="Comic Sans MS" w:cs="Sassoon Infant Rg"/>
                                <w:color w:val="1C1C1C"/>
                                <w:kern w:val="24"/>
                                <w:sz w:val="32"/>
                                <w:szCs w:val="32"/>
                              </w:rPr>
                              <w:t xml:space="preserve">I bought a single </w:t>
                            </w:r>
                            <w:r w:rsidRPr="00807EC5">
                              <w:rPr>
                                <w:rFonts w:ascii="Comic Sans MS" w:eastAsia="Sassoon Infant Rg" w:hAnsi="Comic Sans MS" w:cs="Sassoon Infant Rg"/>
                                <w:b/>
                                <w:bCs/>
                                <w:color w:val="1C1C1C"/>
                                <w:kern w:val="24"/>
                                <w:sz w:val="32"/>
                                <w:szCs w:val="32"/>
                              </w:rPr>
                              <w:t>unit</w:t>
                            </w:r>
                            <w:r w:rsidRPr="00807EC5">
                              <w:rPr>
                                <w:rFonts w:ascii="Comic Sans MS" w:eastAsia="Sassoon Infant Rg" w:hAnsi="Comic Sans MS" w:cs="Sassoon Infant Rg"/>
                                <w:color w:val="1C1C1C"/>
                                <w:kern w:val="24"/>
                                <w:sz w:val="32"/>
                                <w:szCs w:val="32"/>
                              </w:rPr>
                              <w:t xml:space="preserve"> of the product.</w:t>
                            </w:r>
                          </w:p>
                          <w:p w:rsidR="00807EC5" w:rsidRPr="00807EC5" w:rsidRDefault="00807EC5" w:rsidP="00807EC5">
                            <w:pPr>
                              <w:pStyle w:val="NormalWeb"/>
                              <w:numPr>
                                <w:ilvl w:val="0"/>
                                <w:numId w:val="1"/>
                              </w:numPr>
                              <w:kinsoku w:val="0"/>
                              <w:overflowPunct w:val="0"/>
                              <w:spacing w:before="200" w:beforeAutospacing="0" w:after="0" w:afterAutospacing="0" w:line="216" w:lineRule="auto"/>
                              <w:textAlignment w:val="baseline"/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  <w:r w:rsidRPr="00807EC5">
                              <w:rPr>
                                <w:rFonts w:ascii="Comic Sans MS" w:eastAsia="Sassoon Infant Rg" w:hAnsi="Comic Sans MS" w:cs="Sassoon Infant Rg"/>
                                <w:color w:val="1C1C1C"/>
                                <w:kern w:val="24"/>
                                <w:sz w:val="32"/>
                                <w:szCs w:val="32"/>
                              </w:rPr>
                              <w:t xml:space="preserve">My auntie works on a </w:t>
                            </w:r>
                            <w:r w:rsidRPr="00807EC5">
                              <w:rPr>
                                <w:rFonts w:ascii="Comic Sans MS" w:eastAsia="Sassoon Infant Rg" w:hAnsi="Comic Sans MS" w:cs="Sassoon Infant Rg"/>
                                <w:b/>
                                <w:bCs/>
                                <w:color w:val="1C1C1C"/>
                                <w:kern w:val="24"/>
                                <w:sz w:val="32"/>
                                <w:szCs w:val="32"/>
                              </w:rPr>
                              <w:t>construction</w:t>
                            </w:r>
                            <w:r w:rsidRPr="00807EC5">
                              <w:rPr>
                                <w:rFonts w:ascii="Comic Sans MS" w:eastAsia="Sassoon Infant Rg" w:hAnsi="Comic Sans MS" w:cs="Sassoon Infant Rg"/>
                                <w:color w:val="1C1C1C"/>
                                <w:kern w:val="24"/>
                                <w:sz w:val="32"/>
                                <w:szCs w:val="32"/>
                              </w:rPr>
                              <w:t xml:space="preserve"> site.</w:t>
                            </w:r>
                          </w:p>
                          <w:p w:rsidR="00807EC5" w:rsidRDefault="00807EC5" w:rsidP="00807EC5">
                            <w:pPr>
                              <w:pStyle w:val="NormalWeb"/>
                              <w:numPr>
                                <w:ilvl w:val="0"/>
                                <w:numId w:val="1"/>
                              </w:numPr>
                              <w:kinsoku w:val="0"/>
                              <w:overflowPunct w:val="0"/>
                              <w:spacing w:before="200" w:beforeAutospacing="0" w:after="0" w:afterAutospacing="0" w:line="216" w:lineRule="auto"/>
                              <w:textAlignment w:val="baseline"/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  <w:r w:rsidRPr="00807EC5">
                              <w:rPr>
                                <w:rFonts w:ascii="Comic Sans MS" w:eastAsia="Sassoon Infant Rg" w:hAnsi="Comic Sans MS" w:cs="Sassoon Infant Rg"/>
                                <w:color w:val="1C1C1C"/>
                                <w:kern w:val="24"/>
                                <w:sz w:val="32"/>
                                <w:szCs w:val="32"/>
                              </w:rPr>
                              <w:t xml:space="preserve">We are </w:t>
                            </w:r>
                            <w:r w:rsidRPr="00807EC5">
                              <w:rPr>
                                <w:rFonts w:ascii="Comic Sans MS" w:eastAsia="Sassoon Infant Rg" w:hAnsi="Comic Sans MS" w:cs="Sassoon Infant Rg"/>
                                <w:b/>
                                <w:bCs/>
                                <w:color w:val="1C1C1C"/>
                                <w:kern w:val="24"/>
                                <w:sz w:val="32"/>
                                <w:szCs w:val="32"/>
                              </w:rPr>
                              <w:t>united</w:t>
                            </w:r>
                            <w:r w:rsidRPr="00807EC5">
                              <w:rPr>
                                <w:rFonts w:ascii="Comic Sans MS" w:eastAsia="Sassoon Infant Rg" w:hAnsi="Comic Sans MS" w:cs="Sassoon Infant Rg"/>
                                <w:color w:val="1C1C1C"/>
                                <w:kern w:val="24"/>
                                <w:sz w:val="32"/>
                                <w:szCs w:val="32"/>
                              </w:rPr>
                              <w:t xml:space="preserve"> in our hope for a better future.</w:t>
                            </w:r>
                          </w:p>
                          <w:p w:rsidR="00807EC5" w:rsidRPr="00807EC5" w:rsidRDefault="00807EC5" w:rsidP="00807EC5">
                            <w:pPr>
                              <w:pStyle w:val="NormalWeb"/>
                              <w:numPr>
                                <w:ilvl w:val="0"/>
                                <w:numId w:val="1"/>
                              </w:numPr>
                              <w:kinsoku w:val="0"/>
                              <w:overflowPunct w:val="0"/>
                              <w:spacing w:before="200" w:beforeAutospacing="0" w:after="0" w:afterAutospacing="0" w:line="216" w:lineRule="auto"/>
                              <w:textAlignment w:val="baseline"/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  <w:bookmarkStart w:id="0" w:name="_GoBack"/>
                            <w:bookmarkEnd w:id="0"/>
                            <w:r w:rsidRPr="00807EC5">
                              <w:rPr>
                                <w:rFonts w:ascii="Comic Sans MS" w:eastAsia="Sassoon Infant Rg" w:hAnsi="Comic Sans MS" w:cs="Sassoon Infant Rg"/>
                                <w:color w:val="1C1C1C"/>
                                <w:kern w:val="24"/>
                                <w:sz w:val="32"/>
                                <w:szCs w:val="32"/>
                              </w:rPr>
                              <w:t xml:space="preserve">My swimming </w:t>
                            </w:r>
                            <w:r w:rsidRPr="00807EC5">
                              <w:rPr>
                                <w:rFonts w:ascii="Comic Sans MS" w:eastAsia="Sassoon Infant Rg" w:hAnsi="Comic Sans MS" w:cs="Sassoon Infant Rg"/>
                                <w:b/>
                                <w:bCs/>
                                <w:color w:val="1C1C1C"/>
                                <w:kern w:val="24"/>
                                <w:sz w:val="32"/>
                                <w:szCs w:val="32"/>
                              </w:rPr>
                              <w:t>instructor</w:t>
                            </w:r>
                            <w:r w:rsidRPr="00807EC5">
                              <w:rPr>
                                <w:rFonts w:ascii="Comic Sans MS" w:eastAsia="Sassoon Infant Rg" w:hAnsi="Comic Sans MS" w:cs="Sassoon Infant Rg"/>
                                <w:color w:val="1C1C1C"/>
                                <w:kern w:val="24"/>
                                <w:sz w:val="32"/>
                                <w:szCs w:val="32"/>
                              </w:rPr>
                              <w:t xml:space="preserve"> is called Sally.</w:t>
                            </w:r>
                          </w:p>
                        </w:txbxContent>
                      </wps:txbx>
                      <wps:bodyPr lIns="0" tIns="0" rIns="0" bIns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A9D5FE7" id="Rectangle 4" o:spid="_x0000_s1026" style="position:absolute;margin-left:0;margin-top:0;width:601pt;height:287.1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" filled="f" stroked="f">
                <v:textbox style="mso-fit-shape-to-text:t" inset="0,0,0,0">
                  <w:txbxContent>
                    <w:p w:rsidR="00807EC5" w:rsidRPr="00807EC5" w:rsidRDefault="00807EC5" w:rsidP="00807EC5">
                      <w:pPr>
                        <w:pStyle w:val="NormalWeb"/>
                        <w:numPr>
                          <w:ilvl w:val="0"/>
                          <w:numId w:val="1"/>
                        </w:numPr>
                        <w:kinsoku w:val="0"/>
                        <w:overflowPunct w:val="0"/>
                        <w:spacing w:before="200" w:beforeAutospacing="0" w:after="0" w:afterAutospacing="0" w:line="216" w:lineRule="auto"/>
                        <w:textAlignment w:val="baseline"/>
                        <w:rPr>
                          <w:rFonts w:ascii="Comic Sans MS" w:hAnsi="Comic Sans MS"/>
                          <w:sz w:val="32"/>
                          <w:szCs w:val="32"/>
                        </w:rPr>
                      </w:pPr>
                      <w:r w:rsidRPr="00807EC5">
                        <w:rPr>
                          <w:rFonts w:ascii="Comic Sans MS" w:eastAsia="Sassoon Infant Rg" w:hAnsi="Comic Sans MS" w:cs="Sassoon Infant Rg"/>
                          <w:color w:val="1C1C1C"/>
                          <w:kern w:val="24"/>
                          <w:sz w:val="32"/>
                          <w:szCs w:val="32"/>
                        </w:rPr>
                        <w:t xml:space="preserve">My parents went to </w:t>
                      </w:r>
                      <w:r w:rsidRPr="00807EC5">
                        <w:rPr>
                          <w:rFonts w:ascii="Comic Sans MS" w:eastAsia="Sassoon Infant Rg" w:hAnsi="Comic Sans MS" w:cs="Sassoon Infant Rg"/>
                          <w:b/>
                          <w:bCs/>
                          <w:color w:val="1C1C1C"/>
                          <w:kern w:val="24"/>
                          <w:sz w:val="32"/>
                          <w:szCs w:val="32"/>
                        </w:rPr>
                        <w:t>university</w:t>
                      </w:r>
                      <w:r w:rsidRPr="00807EC5">
                        <w:rPr>
                          <w:rFonts w:ascii="Comic Sans MS" w:eastAsia="Sassoon Infant Rg" w:hAnsi="Comic Sans MS" w:cs="Sassoon Infant Rg"/>
                          <w:color w:val="1C1C1C"/>
                          <w:kern w:val="24"/>
                          <w:sz w:val="32"/>
                          <w:szCs w:val="32"/>
                        </w:rPr>
                        <w:t>.</w:t>
                      </w:r>
                    </w:p>
                    <w:p w:rsidR="00807EC5" w:rsidRPr="00807EC5" w:rsidRDefault="00807EC5" w:rsidP="00807EC5">
                      <w:pPr>
                        <w:pStyle w:val="NormalWeb"/>
                        <w:numPr>
                          <w:ilvl w:val="0"/>
                          <w:numId w:val="1"/>
                        </w:numPr>
                        <w:kinsoku w:val="0"/>
                        <w:overflowPunct w:val="0"/>
                        <w:spacing w:before="200" w:beforeAutospacing="0" w:after="0" w:afterAutospacing="0" w:line="216" w:lineRule="auto"/>
                        <w:textAlignment w:val="baseline"/>
                        <w:rPr>
                          <w:rFonts w:ascii="Comic Sans MS" w:hAnsi="Comic Sans MS"/>
                          <w:sz w:val="32"/>
                          <w:szCs w:val="32"/>
                        </w:rPr>
                      </w:pPr>
                      <w:r w:rsidRPr="00807EC5">
                        <w:rPr>
                          <w:rFonts w:ascii="Comic Sans MS" w:eastAsia="Sassoon Infant Rg" w:hAnsi="Comic Sans MS" w:cs="Sassoon Infant Rg"/>
                          <w:color w:val="1C1C1C"/>
                          <w:kern w:val="24"/>
                          <w:sz w:val="32"/>
                          <w:szCs w:val="32"/>
                        </w:rPr>
                        <w:t xml:space="preserve">The huge </w:t>
                      </w:r>
                      <w:r w:rsidRPr="00807EC5">
                        <w:rPr>
                          <w:rFonts w:ascii="Comic Sans MS" w:eastAsia="Sassoon Infant Rg" w:hAnsi="Comic Sans MS" w:cs="Sassoon Infant Rg"/>
                          <w:b/>
                          <w:bCs/>
                          <w:color w:val="1C1C1C"/>
                          <w:kern w:val="24"/>
                          <w:sz w:val="32"/>
                          <w:szCs w:val="32"/>
                        </w:rPr>
                        <w:t>structure</w:t>
                      </w:r>
                      <w:r w:rsidRPr="00807EC5">
                        <w:rPr>
                          <w:rFonts w:ascii="Comic Sans MS" w:eastAsia="Sassoon Infant Rg" w:hAnsi="Comic Sans MS" w:cs="Sassoon Infant Rg"/>
                          <w:color w:val="1C1C1C"/>
                          <w:kern w:val="24"/>
                          <w:sz w:val="32"/>
                          <w:szCs w:val="32"/>
                        </w:rPr>
                        <w:t xml:space="preserve"> was covered in glass.</w:t>
                      </w:r>
                    </w:p>
                    <w:p w:rsidR="00807EC5" w:rsidRPr="00807EC5" w:rsidRDefault="00807EC5" w:rsidP="00807EC5">
                      <w:pPr>
                        <w:pStyle w:val="NormalWeb"/>
                        <w:numPr>
                          <w:ilvl w:val="0"/>
                          <w:numId w:val="1"/>
                        </w:numPr>
                        <w:kinsoku w:val="0"/>
                        <w:overflowPunct w:val="0"/>
                        <w:spacing w:before="200" w:beforeAutospacing="0" w:after="0" w:afterAutospacing="0" w:line="216" w:lineRule="auto"/>
                        <w:textAlignment w:val="baseline"/>
                        <w:rPr>
                          <w:rFonts w:ascii="Comic Sans MS" w:hAnsi="Comic Sans MS"/>
                          <w:sz w:val="32"/>
                          <w:szCs w:val="32"/>
                        </w:rPr>
                      </w:pPr>
                      <w:r w:rsidRPr="00807EC5">
                        <w:rPr>
                          <w:rFonts w:ascii="Comic Sans MS" w:eastAsia="Sassoon Infant Rg" w:hAnsi="Comic Sans MS" w:cs="Sassoon Infant Rg"/>
                          <w:color w:val="1C1C1C"/>
                          <w:kern w:val="24"/>
                          <w:sz w:val="32"/>
                          <w:szCs w:val="32"/>
                        </w:rPr>
                        <w:t xml:space="preserve">Scientists are still studying the </w:t>
                      </w:r>
                      <w:r w:rsidRPr="00807EC5">
                        <w:rPr>
                          <w:rFonts w:ascii="Comic Sans MS" w:eastAsia="Sassoon Infant Rg" w:hAnsi="Comic Sans MS" w:cs="Sassoon Infant Rg"/>
                          <w:b/>
                          <w:bCs/>
                          <w:color w:val="1C1C1C"/>
                          <w:kern w:val="24"/>
                          <w:sz w:val="32"/>
                          <w:szCs w:val="32"/>
                        </w:rPr>
                        <w:t>universe</w:t>
                      </w:r>
                      <w:r w:rsidRPr="00807EC5">
                        <w:rPr>
                          <w:rFonts w:ascii="Comic Sans MS" w:eastAsia="Sassoon Infant Rg" w:hAnsi="Comic Sans MS" w:cs="Sassoon Infant Rg"/>
                          <w:color w:val="1C1C1C"/>
                          <w:kern w:val="24"/>
                          <w:sz w:val="32"/>
                          <w:szCs w:val="32"/>
                        </w:rPr>
                        <w:t>.</w:t>
                      </w:r>
                    </w:p>
                    <w:p w:rsidR="00807EC5" w:rsidRPr="00807EC5" w:rsidRDefault="00807EC5" w:rsidP="00807EC5">
                      <w:pPr>
                        <w:pStyle w:val="NormalWeb"/>
                        <w:numPr>
                          <w:ilvl w:val="0"/>
                          <w:numId w:val="1"/>
                        </w:numPr>
                        <w:kinsoku w:val="0"/>
                        <w:overflowPunct w:val="0"/>
                        <w:spacing w:before="200" w:beforeAutospacing="0" w:after="0" w:afterAutospacing="0" w:line="216" w:lineRule="auto"/>
                        <w:textAlignment w:val="baseline"/>
                        <w:rPr>
                          <w:rFonts w:ascii="Comic Sans MS" w:hAnsi="Comic Sans MS"/>
                          <w:sz w:val="32"/>
                          <w:szCs w:val="32"/>
                        </w:rPr>
                      </w:pPr>
                      <w:r w:rsidRPr="00807EC5">
                        <w:rPr>
                          <w:rFonts w:ascii="Comic Sans MS" w:eastAsia="Sassoon Infant Rg" w:hAnsi="Comic Sans MS" w:cs="Sassoon Infant Rg"/>
                          <w:color w:val="1C1C1C"/>
                          <w:kern w:val="24"/>
                          <w:sz w:val="32"/>
                          <w:szCs w:val="32"/>
                        </w:rPr>
                        <w:t xml:space="preserve">The teacher gave an important </w:t>
                      </w:r>
                      <w:r w:rsidRPr="00807EC5">
                        <w:rPr>
                          <w:rFonts w:ascii="Comic Sans MS" w:eastAsia="Sassoon Infant Rg" w:hAnsi="Comic Sans MS" w:cs="Sassoon Infant Rg"/>
                          <w:b/>
                          <w:bCs/>
                          <w:color w:val="1C1C1C"/>
                          <w:kern w:val="24"/>
                          <w:sz w:val="32"/>
                          <w:szCs w:val="32"/>
                        </w:rPr>
                        <w:t>instruction</w:t>
                      </w:r>
                      <w:r w:rsidRPr="00807EC5">
                        <w:rPr>
                          <w:rFonts w:ascii="Comic Sans MS" w:eastAsia="Sassoon Infant Rg" w:hAnsi="Comic Sans MS" w:cs="Sassoon Infant Rg"/>
                          <w:color w:val="1C1C1C"/>
                          <w:kern w:val="24"/>
                          <w:sz w:val="32"/>
                          <w:szCs w:val="32"/>
                        </w:rPr>
                        <w:t>.</w:t>
                      </w:r>
                    </w:p>
                    <w:p w:rsidR="00807EC5" w:rsidRPr="00807EC5" w:rsidRDefault="00807EC5" w:rsidP="00807EC5">
                      <w:pPr>
                        <w:pStyle w:val="NormalWeb"/>
                        <w:numPr>
                          <w:ilvl w:val="0"/>
                          <w:numId w:val="1"/>
                        </w:numPr>
                        <w:kinsoku w:val="0"/>
                        <w:overflowPunct w:val="0"/>
                        <w:spacing w:before="200" w:beforeAutospacing="0" w:after="0" w:afterAutospacing="0" w:line="216" w:lineRule="auto"/>
                        <w:textAlignment w:val="baseline"/>
                        <w:rPr>
                          <w:rFonts w:ascii="Comic Sans MS" w:hAnsi="Comic Sans MS"/>
                          <w:sz w:val="32"/>
                          <w:szCs w:val="32"/>
                        </w:rPr>
                      </w:pPr>
                      <w:r w:rsidRPr="00807EC5">
                        <w:rPr>
                          <w:rFonts w:ascii="Comic Sans MS" w:eastAsia="Sassoon Infant Rg" w:hAnsi="Comic Sans MS" w:cs="Sassoon Infant Rg"/>
                          <w:color w:val="1C1C1C"/>
                          <w:kern w:val="24"/>
                          <w:sz w:val="32"/>
                          <w:szCs w:val="32"/>
                        </w:rPr>
                        <w:t xml:space="preserve">The crowd gathered together in </w:t>
                      </w:r>
                      <w:r w:rsidRPr="00807EC5">
                        <w:rPr>
                          <w:rFonts w:ascii="Comic Sans MS" w:eastAsia="Sassoon Infant Rg" w:hAnsi="Comic Sans MS" w:cs="Sassoon Infant Rg"/>
                          <w:b/>
                          <w:bCs/>
                          <w:color w:val="1C1C1C"/>
                          <w:kern w:val="24"/>
                          <w:sz w:val="32"/>
                          <w:szCs w:val="32"/>
                        </w:rPr>
                        <w:t>union</w:t>
                      </w:r>
                      <w:r w:rsidRPr="00807EC5">
                        <w:rPr>
                          <w:rFonts w:ascii="Comic Sans MS" w:eastAsia="Sassoon Infant Rg" w:hAnsi="Comic Sans MS" w:cs="Sassoon Infant Rg"/>
                          <w:color w:val="1C1C1C"/>
                          <w:kern w:val="24"/>
                          <w:sz w:val="32"/>
                          <w:szCs w:val="32"/>
                        </w:rPr>
                        <w:t xml:space="preserve"> to show respect.</w:t>
                      </w:r>
                    </w:p>
                    <w:p w:rsidR="00807EC5" w:rsidRPr="00807EC5" w:rsidRDefault="00807EC5" w:rsidP="00807EC5">
                      <w:pPr>
                        <w:pStyle w:val="NormalWeb"/>
                        <w:numPr>
                          <w:ilvl w:val="0"/>
                          <w:numId w:val="1"/>
                        </w:numPr>
                        <w:kinsoku w:val="0"/>
                        <w:overflowPunct w:val="0"/>
                        <w:spacing w:before="200" w:beforeAutospacing="0" w:after="0" w:afterAutospacing="0" w:line="216" w:lineRule="auto"/>
                        <w:textAlignment w:val="baseline"/>
                        <w:rPr>
                          <w:rFonts w:ascii="Comic Sans MS" w:hAnsi="Comic Sans MS"/>
                          <w:sz w:val="32"/>
                          <w:szCs w:val="32"/>
                        </w:rPr>
                      </w:pPr>
                      <w:r w:rsidRPr="00807EC5">
                        <w:rPr>
                          <w:rFonts w:ascii="Comic Sans MS" w:eastAsia="Sassoon Infant Rg" w:hAnsi="Comic Sans MS" w:cs="Sassoon Infant Rg"/>
                          <w:color w:val="1C1C1C"/>
                          <w:kern w:val="24"/>
                          <w:sz w:val="32"/>
                          <w:szCs w:val="32"/>
                        </w:rPr>
                        <w:t xml:space="preserve">Could you </w:t>
                      </w:r>
                      <w:r w:rsidRPr="00807EC5">
                        <w:rPr>
                          <w:rFonts w:ascii="Comic Sans MS" w:eastAsia="Sassoon Infant Rg" w:hAnsi="Comic Sans MS" w:cs="Sassoon Infant Rg"/>
                          <w:b/>
                          <w:bCs/>
                          <w:color w:val="1C1C1C"/>
                          <w:kern w:val="24"/>
                          <w:sz w:val="32"/>
                          <w:szCs w:val="32"/>
                        </w:rPr>
                        <w:t>instruct</w:t>
                      </w:r>
                      <w:r w:rsidRPr="00807EC5">
                        <w:rPr>
                          <w:rFonts w:ascii="Comic Sans MS" w:eastAsia="Sassoon Infant Rg" w:hAnsi="Comic Sans MS" w:cs="Sassoon Infant Rg"/>
                          <w:color w:val="1C1C1C"/>
                          <w:kern w:val="24"/>
                          <w:sz w:val="32"/>
                          <w:szCs w:val="32"/>
                        </w:rPr>
                        <w:t xml:space="preserve"> me on how to do it?</w:t>
                      </w:r>
                    </w:p>
                    <w:p w:rsidR="00807EC5" w:rsidRPr="00807EC5" w:rsidRDefault="00807EC5" w:rsidP="00807EC5">
                      <w:pPr>
                        <w:pStyle w:val="NormalWeb"/>
                        <w:numPr>
                          <w:ilvl w:val="0"/>
                          <w:numId w:val="1"/>
                        </w:numPr>
                        <w:kinsoku w:val="0"/>
                        <w:overflowPunct w:val="0"/>
                        <w:spacing w:before="200" w:beforeAutospacing="0" w:after="0" w:afterAutospacing="0" w:line="216" w:lineRule="auto"/>
                        <w:textAlignment w:val="baseline"/>
                        <w:rPr>
                          <w:rFonts w:ascii="Comic Sans MS" w:hAnsi="Comic Sans MS"/>
                          <w:sz w:val="32"/>
                          <w:szCs w:val="32"/>
                        </w:rPr>
                      </w:pPr>
                      <w:r w:rsidRPr="00807EC5">
                        <w:rPr>
                          <w:rFonts w:ascii="Comic Sans MS" w:eastAsia="Sassoon Infant Rg" w:hAnsi="Comic Sans MS" w:cs="Sassoon Infant Rg"/>
                          <w:color w:val="1C1C1C"/>
                          <w:kern w:val="24"/>
                          <w:sz w:val="32"/>
                          <w:szCs w:val="32"/>
                        </w:rPr>
                        <w:t xml:space="preserve">I bought a single </w:t>
                      </w:r>
                      <w:r w:rsidRPr="00807EC5">
                        <w:rPr>
                          <w:rFonts w:ascii="Comic Sans MS" w:eastAsia="Sassoon Infant Rg" w:hAnsi="Comic Sans MS" w:cs="Sassoon Infant Rg"/>
                          <w:b/>
                          <w:bCs/>
                          <w:color w:val="1C1C1C"/>
                          <w:kern w:val="24"/>
                          <w:sz w:val="32"/>
                          <w:szCs w:val="32"/>
                        </w:rPr>
                        <w:t>unit</w:t>
                      </w:r>
                      <w:r w:rsidRPr="00807EC5">
                        <w:rPr>
                          <w:rFonts w:ascii="Comic Sans MS" w:eastAsia="Sassoon Infant Rg" w:hAnsi="Comic Sans MS" w:cs="Sassoon Infant Rg"/>
                          <w:color w:val="1C1C1C"/>
                          <w:kern w:val="24"/>
                          <w:sz w:val="32"/>
                          <w:szCs w:val="32"/>
                        </w:rPr>
                        <w:t xml:space="preserve"> of the product.</w:t>
                      </w:r>
                    </w:p>
                    <w:p w:rsidR="00807EC5" w:rsidRPr="00807EC5" w:rsidRDefault="00807EC5" w:rsidP="00807EC5">
                      <w:pPr>
                        <w:pStyle w:val="NormalWeb"/>
                        <w:numPr>
                          <w:ilvl w:val="0"/>
                          <w:numId w:val="1"/>
                        </w:numPr>
                        <w:kinsoku w:val="0"/>
                        <w:overflowPunct w:val="0"/>
                        <w:spacing w:before="200" w:beforeAutospacing="0" w:after="0" w:afterAutospacing="0" w:line="216" w:lineRule="auto"/>
                        <w:textAlignment w:val="baseline"/>
                        <w:rPr>
                          <w:rFonts w:ascii="Comic Sans MS" w:hAnsi="Comic Sans MS"/>
                          <w:sz w:val="32"/>
                          <w:szCs w:val="32"/>
                        </w:rPr>
                      </w:pPr>
                      <w:r w:rsidRPr="00807EC5">
                        <w:rPr>
                          <w:rFonts w:ascii="Comic Sans MS" w:eastAsia="Sassoon Infant Rg" w:hAnsi="Comic Sans MS" w:cs="Sassoon Infant Rg"/>
                          <w:color w:val="1C1C1C"/>
                          <w:kern w:val="24"/>
                          <w:sz w:val="32"/>
                          <w:szCs w:val="32"/>
                        </w:rPr>
                        <w:t xml:space="preserve">My auntie works on a </w:t>
                      </w:r>
                      <w:r w:rsidRPr="00807EC5">
                        <w:rPr>
                          <w:rFonts w:ascii="Comic Sans MS" w:eastAsia="Sassoon Infant Rg" w:hAnsi="Comic Sans MS" w:cs="Sassoon Infant Rg"/>
                          <w:b/>
                          <w:bCs/>
                          <w:color w:val="1C1C1C"/>
                          <w:kern w:val="24"/>
                          <w:sz w:val="32"/>
                          <w:szCs w:val="32"/>
                        </w:rPr>
                        <w:t>construction</w:t>
                      </w:r>
                      <w:r w:rsidRPr="00807EC5">
                        <w:rPr>
                          <w:rFonts w:ascii="Comic Sans MS" w:eastAsia="Sassoon Infant Rg" w:hAnsi="Comic Sans MS" w:cs="Sassoon Infant Rg"/>
                          <w:color w:val="1C1C1C"/>
                          <w:kern w:val="24"/>
                          <w:sz w:val="32"/>
                          <w:szCs w:val="32"/>
                        </w:rPr>
                        <w:t xml:space="preserve"> site.</w:t>
                      </w:r>
                    </w:p>
                    <w:p w:rsidR="00807EC5" w:rsidRDefault="00807EC5" w:rsidP="00807EC5">
                      <w:pPr>
                        <w:pStyle w:val="NormalWeb"/>
                        <w:numPr>
                          <w:ilvl w:val="0"/>
                          <w:numId w:val="1"/>
                        </w:numPr>
                        <w:kinsoku w:val="0"/>
                        <w:overflowPunct w:val="0"/>
                        <w:spacing w:before="200" w:beforeAutospacing="0" w:after="0" w:afterAutospacing="0" w:line="216" w:lineRule="auto"/>
                        <w:textAlignment w:val="baseline"/>
                        <w:rPr>
                          <w:rFonts w:ascii="Comic Sans MS" w:hAnsi="Comic Sans MS"/>
                          <w:sz w:val="32"/>
                          <w:szCs w:val="32"/>
                        </w:rPr>
                      </w:pPr>
                      <w:r w:rsidRPr="00807EC5">
                        <w:rPr>
                          <w:rFonts w:ascii="Comic Sans MS" w:eastAsia="Sassoon Infant Rg" w:hAnsi="Comic Sans MS" w:cs="Sassoon Infant Rg"/>
                          <w:color w:val="1C1C1C"/>
                          <w:kern w:val="24"/>
                          <w:sz w:val="32"/>
                          <w:szCs w:val="32"/>
                        </w:rPr>
                        <w:t xml:space="preserve">We are </w:t>
                      </w:r>
                      <w:r w:rsidRPr="00807EC5">
                        <w:rPr>
                          <w:rFonts w:ascii="Comic Sans MS" w:eastAsia="Sassoon Infant Rg" w:hAnsi="Comic Sans MS" w:cs="Sassoon Infant Rg"/>
                          <w:b/>
                          <w:bCs/>
                          <w:color w:val="1C1C1C"/>
                          <w:kern w:val="24"/>
                          <w:sz w:val="32"/>
                          <w:szCs w:val="32"/>
                        </w:rPr>
                        <w:t>united</w:t>
                      </w:r>
                      <w:r w:rsidRPr="00807EC5">
                        <w:rPr>
                          <w:rFonts w:ascii="Comic Sans MS" w:eastAsia="Sassoon Infant Rg" w:hAnsi="Comic Sans MS" w:cs="Sassoon Infant Rg"/>
                          <w:color w:val="1C1C1C"/>
                          <w:kern w:val="24"/>
                          <w:sz w:val="32"/>
                          <w:szCs w:val="32"/>
                        </w:rPr>
                        <w:t xml:space="preserve"> in our hope for a better future.</w:t>
                      </w:r>
                    </w:p>
                    <w:p w:rsidR="00807EC5" w:rsidRPr="00807EC5" w:rsidRDefault="00807EC5" w:rsidP="00807EC5">
                      <w:pPr>
                        <w:pStyle w:val="NormalWeb"/>
                        <w:numPr>
                          <w:ilvl w:val="0"/>
                          <w:numId w:val="1"/>
                        </w:numPr>
                        <w:kinsoku w:val="0"/>
                        <w:overflowPunct w:val="0"/>
                        <w:spacing w:before="200" w:beforeAutospacing="0" w:after="0" w:afterAutospacing="0" w:line="216" w:lineRule="auto"/>
                        <w:textAlignment w:val="baseline"/>
                        <w:rPr>
                          <w:rFonts w:ascii="Comic Sans MS" w:hAnsi="Comic Sans MS"/>
                          <w:sz w:val="32"/>
                          <w:szCs w:val="32"/>
                        </w:rPr>
                      </w:pPr>
                      <w:bookmarkStart w:id="1" w:name="_GoBack"/>
                      <w:bookmarkEnd w:id="1"/>
                      <w:r w:rsidRPr="00807EC5">
                        <w:rPr>
                          <w:rFonts w:ascii="Comic Sans MS" w:eastAsia="Sassoon Infant Rg" w:hAnsi="Comic Sans MS" w:cs="Sassoon Infant Rg"/>
                          <w:color w:val="1C1C1C"/>
                          <w:kern w:val="24"/>
                          <w:sz w:val="32"/>
                          <w:szCs w:val="32"/>
                        </w:rPr>
                        <w:t xml:space="preserve">My swimming </w:t>
                      </w:r>
                      <w:r w:rsidRPr="00807EC5">
                        <w:rPr>
                          <w:rFonts w:ascii="Comic Sans MS" w:eastAsia="Sassoon Infant Rg" w:hAnsi="Comic Sans MS" w:cs="Sassoon Infant Rg"/>
                          <w:b/>
                          <w:bCs/>
                          <w:color w:val="1C1C1C"/>
                          <w:kern w:val="24"/>
                          <w:sz w:val="32"/>
                          <w:szCs w:val="32"/>
                        </w:rPr>
                        <w:t>instructor</w:t>
                      </w:r>
                      <w:r w:rsidRPr="00807EC5">
                        <w:rPr>
                          <w:rFonts w:ascii="Comic Sans MS" w:eastAsia="Sassoon Infant Rg" w:hAnsi="Comic Sans MS" w:cs="Sassoon Infant Rg"/>
                          <w:color w:val="1C1C1C"/>
                          <w:kern w:val="24"/>
                          <w:sz w:val="32"/>
                          <w:szCs w:val="32"/>
                        </w:rPr>
                        <w:t xml:space="preserve"> is called Sally.</w:t>
                      </w:r>
                    </w:p>
                  </w:txbxContent>
                </v:textbox>
              </v:rect>
            </w:pict>
          </mc:Fallback>
        </mc:AlternateContent>
      </w:r>
    </w:p>
    <w:sectPr w:rsidR="00A81C7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assoon Infant Rg"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3A06BF3"/>
    <w:multiLevelType w:val="hybridMultilevel"/>
    <w:tmpl w:val="EDD8389A"/>
    <w:lvl w:ilvl="0" w:tplc="FD66DEB2">
      <w:start w:val="1"/>
      <w:numFmt w:val="decimal"/>
      <w:lvlText w:val="%1."/>
      <w:lvlJc w:val="left"/>
      <w:pPr>
        <w:ind w:left="720" w:hanging="360"/>
      </w:pPr>
      <w:rPr>
        <w:rFonts w:eastAsia="Sassoon Infant Rg" w:cs="Sassoon Infant Rg" w:hint="default"/>
        <w:color w:val="1C1C1C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7EC5"/>
    <w:rsid w:val="0069105C"/>
    <w:rsid w:val="00807EC5"/>
    <w:rsid w:val="009252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F2769D"/>
  <w15:chartTrackingRefBased/>
  <w15:docId w15:val="{09E1C7A3-4993-4708-9DBA-1ABA5C6924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807EC5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AF3D2751</Template>
  <TotalTime>2</TotalTime>
  <Pages>1</Pages>
  <Words>7</Words>
  <Characters>41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Thomas Russell Junior School</Company>
  <LinksUpToDate>false</LinksUpToDate>
  <CharactersWithSpaces>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KJones</dc:creator>
  <cp:keywords/>
  <dc:description/>
  <cp:lastModifiedBy>KJones</cp:lastModifiedBy>
  <cp:revision>1</cp:revision>
  <dcterms:created xsi:type="dcterms:W3CDTF">2020-05-07T11:54:00Z</dcterms:created>
  <dcterms:modified xsi:type="dcterms:W3CDTF">2020-05-07T11:56:00Z</dcterms:modified>
</cp:coreProperties>
</file>